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E6ED4" w14:textId="77777777" w:rsidR="006704F9" w:rsidRDefault="006704F9" w:rsidP="006704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ROSE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53EA94F" w14:textId="77777777" w:rsidR="006704F9" w:rsidRDefault="006704F9" w:rsidP="006704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FF223ED" w14:textId="77777777" w:rsidR="006704F9" w:rsidRDefault="006704F9" w:rsidP="006704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5907F9" w14:textId="77777777" w:rsidR="006704F9" w:rsidRDefault="006704F9" w:rsidP="006704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3C33C" w14:textId="77777777" w:rsidR="006704F9" w:rsidRDefault="006704F9" w:rsidP="006704F9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8B59E39" w14:textId="77777777" w:rsidR="006704F9" w:rsidRDefault="006704F9" w:rsidP="006704F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A83F135" w14:textId="77777777" w:rsidR="006704F9" w:rsidRDefault="006704F9" w:rsidP="006704F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2C96BDF" w14:textId="77777777" w:rsidR="006704F9" w:rsidRDefault="006704F9" w:rsidP="006704F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43C403F" w14:textId="77777777" w:rsidR="006704F9" w:rsidRDefault="006704F9" w:rsidP="006704F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679A2DA" w14:textId="77777777" w:rsidR="006704F9" w:rsidRDefault="006704F9" w:rsidP="006704F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35A941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1F342" w14:textId="77777777" w:rsidR="006704F9" w:rsidRDefault="006704F9" w:rsidP="009139A6">
      <w:r>
        <w:separator/>
      </w:r>
    </w:p>
  </w:endnote>
  <w:endnote w:type="continuationSeparator" w:id="0">
    <w:p w14:paraId="4EAAEB75" w14:textId="77777777" w:rsidR="006704F9" w:rsidRDefault="006704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533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27C3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37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D581E" w14:textId="77777777" w:rsidR="006704F9" w:rsidRDefault="006704F9" w:rsidP="009139A6">
      <w:r>
        <w:separator/>
      </w:r>
    </w:p>
  </w:footnote>
  <w:footnote w:type="continuationSeparator" w:id="0">
    <w:p w14:paraId="43E1CCB4" w14:textId="77777777" w:rsidR="006704F9" w:rsidRDefault="006704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FFA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19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2C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F9"/>
    <w:rsid w:val="000666E0"/>
    <w:rsid w:val="002510B7"/>
    <w:rsid w:val="005C130B"/>
    <w:rsid w:val="006704F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9A525"/>
  <w15:chartTrackingRefBased/>
  <w15:docId w15:val="{8A868722-4D70-4C93-BCB4-962B0AA8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2022-02-15T08:55:00Z</dcterms:created>
  <dcterms:modified xsi:type="dcterms:W3CDTF">2022-02-15T08:55:00Z</dcterms:modified>
</cp:coreProperties>
</file>